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E8675" w14:textId="1AB0D693" w:rsidR="00BE7717" w:rsidRDefault="00BE7717" w:rsidP="00BE77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LEIGHTON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(fl.1484)</w:t>
      </w:r>
    </w:p>
    <w:p w14:paraId="0D248625" w14:textId="1B7F67E8" w:rsidR="00BE7717" w:rsidRDefault="00BE7717" w:rsidP="00BE77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Leighton.</w:t>
      </w:r>
    </w:p>
    <w:p w14:paraId="1558FCDD" w14:textId="77777777" w:rsidR="00BE7717" w:rsidRDefault="00BE7717" w:rsidP="00BE771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E97345" w14:textId="77777777" w:rsidR="00BE7717" w:rsidRDefault="00BE7717" w:rsidP="00BE771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F7CE65" w14:textId="77777777" w:rsidR="00BE7717" w:rsidRDefault="00BE7717" w:rsidP="00BE77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Oct.1484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Shrewsbury into lands</w:t>
      </w:r>
    </w:p>
    <w:p w14:paraId="14B5D89A" w14:textId="77777777" w:rsidR="00BE7717" w:rsidRDefault="00BE7717" w:rsidP="00BE77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Hugh Stepylton(q.v.).</w:t>
      </w:r>
    </w:p>
    <w:p w14:paraId="1F43529B" w14:textId="77777777" w:rsidR="00BE7717" w:rsidRDefault="00BE7717" w:rsidP="00BE7717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Post Mortem 1 Edward V to Richard III, vol.XXV </w:t>
      </w:r>
    </w:p>
    <w:p w14:paraId="74C4C2CC" w14:textId="77777777" w:rsidR="00BE7717" w:rsidRDefault="00BE7717" w:rsidP="00BE7717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1483-5, ed. Gordon McKelvie, pub. The Boydell Press 2021, p.19)</w:t>
      </w:r>
    </w:p>
    <w:p w14:paraId="3B71F8AE" w14:textId="77777777" w:rsidR="00BE7717" w:rsidRDefault="00BE7717" w:rsidP="00BE771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5E0CB2" w14:textId="77777777" w:rsidR="00BE7717" w:rsidRDefault="00BE7717" w:rsidP="00BE771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19C835" w14:textId="77777777" w:rsidR="00BE7717" w:rsidRPr="00CF0499" w:rsidRDefault="00BE7717" w:rsidP="00BE77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September 2021</w:t>
      </w:r>
    </w:p>
    <w:p w14:paraId="458F61A6" w14:textId="0D224DEF" w:rsidR="00BA00AB" w:rsidRPr="00BE7717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BE771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A9E4F" w14:textId="77777777" w:rsidR="00BE7717" w:rsidRDefault="00BE7717" w:rsidP="009139A6">
      <w:r>
        <w:separator/>
      </w:r>
    </w:p>
  </w:endnote>
  <w:endnote w:type="continuationSeparator" w:id="0">
    <w:p w14:paraId="4AACA848" w14:textId="77777777" w:rsidR="00BE7717" w:rsidRDefault="00BE771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8E5F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5938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86AC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20395" w14:textId="77777777" w:rsidR="00BE7717" w:rsidRDefault="00BE7717" w:rsidP="009139A6">
      <w:r>
        <w:separator/>
      </w:r>
    </w:p>
  </w:footnote>
  <w:footnote w:type="continuationSeparator" w:id="0">
    <w:p w14:paraId="6FB993C6" w14:textId="77777777" w:rsidR="00BE7717" w:rsidRDefault="00BE771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A1BD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6FF5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B89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717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E7717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EF01F3"/>
  <w15:chartTrackingRefBased/>
  <w15:docId w15:val="{BFC1AFB6-9890-4E9B-A258-E9AF3A9E4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2021-09-26T20:46:00Z</dcterms:created>
  <dcterms:modified xsi:type="dcterms:W3CDTF">2021-09-26T20:46:00Z</dcterms:modified>
</cp:coreProperties>
</file>